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10" w:rsidRPr="00DF08A0" w:rsidRDefault="007E4210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7E4210" w:rsidRPr="00DF08A0" w:rsidRDefault="007E4210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7E4210" w:rsidRPr="00DF08A0" w:rsidRDefault="007E4210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7E4210" w:rsidRPr="00201A57" w:rsidTr="00201A57">
        <w:tc>
          <w:tcPr>
            <w:tcW w:w="2957" w:type="dxa"/>
          </w:tcPr>
          <w:p w:rsidR="007E4210" w:rsidRPr="00201A57" w:rsidRDefault="007E4210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7E4210" w:rsidRPr="00201A57" w:rsidRDefault="007E4210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7E4210" w:rsidRPr="00201A57" w:rsidRDefault="007E4210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7E4210" w:rsidRPr="00201A57" w:rsidRDefault="007E4210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7E4210" w:rsidRPr="00201A57" w:rsidRDefault="007E4210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7E4210" w:rsidRPr="00201A57" w:rsidTr="00201A57">
        <w:tc>
          <w:tcPr>
            <w:tcW w:w="2957" w:type="dxa"/>
          </w:tcPr>
          <w:p w:rsidR="007E4210" w:rsidRDefault="007E4210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Пастухова</w:t>
            </w:r>
          </w:p>
          <w:p w:rsidR="007E4210" w:rsidRPr="00201A57" w:rsidRDefault="007E4210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Татьяна Геннадьевна</w:t>
            </w:r>
          </w:p>
        </w:tc>
        <w:tc>
          <w:tcPr>
            <w:tcW w:w="2957" w:type="dxa"/>
          </w:tcPr>
          <w:p w:rsidR="007E4210" w:rsidRPr="00201A57" w:rsidRDefault="007E4210" w:rsidP="009436E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7E4210" w:rsidRPr="00201A57" w:rsidRDefault="007E4210" w:rsidP="009436E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7E4210" w:rsidRPr="00201A57" w:rsidRDefault="007E4210" w:rsidP="009436E4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7E4210" w:rsidRPr="00201A57" w:rsidRDefault="007E4210" w:rsidP="009436E4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7E4210" w:rsidRPr="00201A57" w:rsidTr="00201A57">
        <w:tc>
          <w:tcPr>
            <w:tcW w:w="2957" w:type="dxa"/>
          </w:tcPr>
          <w:p w:rsidR="007E4210" w:rsidRPr="00201A57" w:rsidRDefault="007E4210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Супруг</w:t>
            </w:r>
          </w:p>
        </w:tc>
        <w:tc>
          <w:tcPr>
            <w:tcW w:w="2957" w:type="dxa"/>
          </w:tcPr>
          <w:p w:rsidR="007E4210" w:rsidRPr="00201A57" w:rsidRDefault="007E4210" w:rsidP="009436E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7E4210" w:rsidRPr="00201A57" w:rsidRDefault="007E4210" w:rsidP="009436E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7E4210" w:rsidRPr="00201A57" w:rsidRDefault="007E4210" w:rsidP="009436E4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7E4210" w:rsidRPr="00201A57" w:rsidRDefault="007E4210" w:rsidP="009436E4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7E4210" w:rsidRDefault="007E4210"/>
    <w:p w:rsidR="007E4210" w:rsidRPr="00D62552" w:rsidRDefault="007E4210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7E4210" w:rsidRDefault="007E4210"/>
    <w:sectPr w:rsidR="007E4210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E4930"/>
    <w:rsid w:val="003747AD"/>
    <w:rsid w:val="003B04B2"/>
    <w:rsid w:val="005F345A"/>
    <w:rsid w:val="006268BC"/>
    <w:rsid w:val="006D3BE6"/>
    <w:rsid w:val="007E4210"/>
    <w:rsid w:val="009436E4"/>
    <w:rsid w:val="00C278AE"/>
    <w:rsid w:val="00C3053B"/>
    <w:rsid w:val="00D62552"/>
    <w:rsid w:val="00DF08A0"/>
    <w:rsid w:val="00E23AD5"/>
    <w:rsid w:val="00E65C26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60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156</Words>
  <Characters>891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2015-05-15T07:21:00Z</dcterms:modified>
</cp:coreProperties>
</file>